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DCD5" w14:textId="77777777" w:rsidR="00515F45" w:rsidRDefault="00515F45" w:rsidP="00515F45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#SP-103</w:t>
      </w:r>
      <w:r>
        <w:rPr>
          <w:rFonts w:cs="Arial"/>
          <w:b/>
          <w:sz w:val="24"/>
        </w:rPr>
        <w:tab/>
        <w:t>SP-240005</w:t>
      </w:r>
    </w:p>
    <w:p w14:paraId="533CCD9F" w14:textId="77777777" w:rsidR="00515F45" w:rsidRDefault="00515F45" w:rsidP="00515F45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09 - 22 March 2024, Maastricht, Netherlands</w:t>
      </w:r>
    </w:p>
    <w:p w14:paraId="42264E96" w14:textId="706C7DA1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CD124A6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</w:t>
            </w:r>
            <w:r w:rsidR="00590C49">
              <w:rPr>
                <w:rFonts w:eastAsia="MS Mincho" w:cs="Arial"/>
                <w:lang w:val="fr-BE" w:eastAsia="ja-JP"/>
              </w:rPr>
              <w:t>, CT4</w:t>
            </w:r>
            <w:r w:rsidR="0076013E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 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lastRenderedPageBreak/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D8405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1D0BD" w14:textId="77777777" w:rsidR="00D84053" w:rsidRDefault="00D84053">
      <w:r>
        <w:separator/>
      </w:r>
    </w:p>
    <w:p w14:paraId="1861AD84" w14:textId="77777777" w:rsidR="00D84053" w:rsidRDefault="00D84053"/>
    <w:p w14:paraId="764A6609" w14:textId="77777777" w:rsidR="00D84053" w:rsidRDefault="00D84053"/>
    <w:p w14:paraId="1F39533E" w14:textId="77777777" w:rsidR="00D84053" w:rsidRDefault="00D84053"/>
    <w:p w14:paraId="753B419E" w14:textId="77777777" w:rsidR="00D84053" w:rsidRDefault="00D84053"/>
    <w:p w14:paraId="7D515144" w14:textId="77777777" w:rsidR="00D84053" w:rsidRDefault="00D84053"/>
    <w:p w14:paraId="33A79C1C" w14:textId="77777777" w:rsidR="00D84053" w:rsidRDefault="00D84053"/>
    <w:p w14:paraId="401CA222" w14:textId="77777777" w:rsidR="00D84053" w:rsidRDefault="00D84053"/>
    <w:p w14:paraId="2584C287" w14:textId="77777777" w:rsidR="00D84053" w:rsidRDefault="00D84053"/>
  </w:endnote>
  <w:endnote w:type="continuationSeparator" w:id="0">
    <w:p w14:paraId="11ECB074" w14:textId="77777777" w:rsidR="00D84053" w:rsidRDefault="00D84053">
      <w:r>
        <w:continuationSeparator/>
      </w:r>
    </w:p>
    <w:p w14:paraId="403A1667" w14:textId="77777777" w:rsidR="00D84053" w:rsidRDefault="00D84053"/>
    <w:p w14:paraId="0F7A331B" w14:textId="77777777" w:rsidR="00D84053" w:rsidRDefault="00D84053"/>
    <w:p w14:paraId="5E074370" w14:textId="77777777" w:rsidR="00D84053" w:rsidRDefault="00D84053"/>
    <w:p w14:paraId="57B2F51B" w14:textId="77777777" w:rsidR="00D84053" w:rsidRDefault="00D84053"/>
    <w:p w14:paraId="0771E959" w14:textId="77777777" w:rsidR="00D84053" w:rsidRDefault="00D84053"/>
    <w:p w14:paraId="3811BB52" w14:textId="77777777" w:rsidR="00D84053" w:rsidRDefault="00D84053"/>
    <w:p w14:paraId="1B4C1747" w14:textId="77777777" w:rsidR="00D84053" w:rsidRDefault="00D84053"/>
    <w:p w14:paraId="5125B424" w14:textId="77777777" w:rsidR="00D84053" w:rsidRDefault="00D84053"/>
  </w:endnote>
  <w:endnote w:type="continuationNotice" w:id="1">
    <w:p w14:paraId="0065CD52" w14:textId="77777777" w:rsidR="00D84053" w:rsidRDefault="00D8405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A2C53" w14:textId="77777777" w:rsidR="00D84053" w:rsidRDefault="00D84053">
      <w:r>
        <w:separator/>
      </w:r>
    </w:p>
    <w:p w14:paraId="27034758" w14:textId="77777777" w:rsidR="00D84053" w:rsidRDefault="00D84053"/>
    <w:p w14:paraId="43D4B09E" w14:textId="77777777" w:rsidR="00D84053" w:rsidRDefault="00D84053"/>
    <w:p w14:paraId="51887956" w14:textId="77777777" w:rsidR="00D84053" w:rsidRDefault="00D84053"/>
    <w:p w14:paraId="7BA3AD35" w14:textId="77777777" w:rsidR="00D84053" w:rsidRDefault="00D84053"/>
    <w:p w14:paraId="5138C9B5" w14:textId="77777777" w:rsidR="00D84053" w:rsidRDefault="00D84053"/>
    <w:p w14:paraId="0A9EFD8C" w14:textId="77777777" w:rsidR="00D84053" w:rsidRDefault="00D84053"/>
    <w:p w14:paraId="1071A0B4" w14:textId="77777777" w:rsidR="00D84053" w:rsidRDefault="00D84053"/>
    <w:p w14:paraId="722EDFBF" w14:textId="77777777" w:rsidR="00D84053" w:rsidRDefault="00D84053"/>
  </w:footnote>
  <w:footnote w:type="continuationSeparator" w:id="0">
    <w:p w14:paraId="46C589C7" w14:textId="77777777" w:rsidR="00D84053" w:rsidRDefault="00D84053">
      <w:r>
        <w:continuationSeparator/>
      </w:r>
    </w:p>
    <w:p w14:paraId="23435EC7" w14:textId="77777777" w:rsidR="00D84053" w:rsidRDefault="00D84053"/>
    <w:p w14:paraId="6A97B6B5" w14:textId="77777777" w:rsidR="00D84053" w:rsidRDefault="00D84053"/>
    <w:p w14:paraId="5949235B" w14:textId="77777777" w:rsidR="00D84053" w:rsidRDefault="00D84053"/>
    <w:p w14:paraId="65DE3F96" w14:textId="77777777" w:rsidR="00D84053" w:rsidRDefault="00D84053"/>
    <w:p w14:paraId="1A3A3C0E" w14:textId="77777777" w:rsidR="00D84053" w:rsidRDefault="00D84053"/>
    <w:p w14:paraId="471EA167" w14:textId="77777777" w:rsidR="00D84053" w:rsidRDefault="00D84053"/>
    <w:p w14:paraId="7D22CEB8" w14:textId="77777777" w:rsidR="00D84053" w:rsidRDefault="00D84053"/>
    <w:p w14:paraId="3B617509" w14:textId="77777777" w:rsidR="00D84053" w:rsidRDefault="00D84053"/>
  </w:footnote>
  <w:footnote w:type="continuationNotice" w:id="1">
    <w:p w14:paraId="67D6F1AC" w14:textId="77777777" w:rsidR="00D84053" w:rsidRDefault="00D8405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71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15F45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0C49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053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D753F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0E5A60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5B3F51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3485D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Corrections</cp:lastModifiedBy>
  <cp:revision>3</cp:revision>
  <cp:lastPrinted>2023-10-04T14:40:00Z</cp:lastPrinted>
  <dcterms:created xsi:type="dcterms:W3CDTF">2024-03-06T15:22:00Z</dcterms:created>
  <dcterms:modified xsi:type="dcterms:W3CDTF">2024-03-06T15:22:00Z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